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BF0446" w14:textId="77777777" w:rsid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3A139745" w14:textId="77777777" w:rsidR="00A4698E" w:rsidRPr="00265C4D" w:rsidRDefault="00A4698E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1C9F017E" w14:textId="77777777" w:rsidR="00661E63" w:rsidRPr="00661E63" w:rsidRDefault="00265C4D" w:rsidP="00661E63">
      <w:pPr>
        <w:autoSpaceDN w:val="0"/>
        <w:spacing w:before="120" w:after="240"/>
        <w:ind w:left="3540" w:firstLine="708"/>
        <w:textAlignment w:val="baseline"/>
        <w:rPr>
          <w:rFonts w:ascii="Source Sans Pro" w:eastAsia="Noto Sans HK" w:hAnsi="Source Sans Pro" w:cs="Times New Roman"/>
          <w:color w:val="21211E"/>
          <w:kern w:val="3"/>
          <w:sz w:val="21"/>
          <w:szCs w:val="21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</w:t>
      </w:r>
      <w:r w:rsidR="00661E63" w:rsidRPr="00661E63">
        <w:rPr>
          <w:rFonts w:ascii="Source Sans Pro" w:eastAsia="Noto Sans HK" w:hAnsi="Source Sans Pro" w:cs="Times New Roman"/>
          <w:b/>
          <w:bCs/>
          <w:color w:val="21211E"/>
          <w:kern w:val="3"/>
          <w:sz w:val="21"/>
          <w:szCs w:val="21"/>
        </w:rPr>
        <w:t>ANEXO V</w:t>
      </w:r>
    </w:p>
    <w:p w14:paraId="1B0906EF" w14:textId="77777777" w:rsidR="00661E63" w:rsidRPr="00661E63" w:rsidRDefault="00661E63" w:rsidP="00661E63">
      <w:pPr>
        <w:keepNext/>
        <w:autoSpaceDN w:val="0"/>
        <w:spacing w:before="120" w:after="240"/>
        <w:jc w:val="both"/>
        <w:textAlignment w:val="baseline"/>
        <w:outlineLvl w:val="6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14:paraId="445BAF3A" w14:textId="77777777" w:rsidR="00661E63" w:rsidRPr="00661E63" w:rsidRDefault="00661E63" w:rsidP="00661E63">
      <w:pPr>
        <w:autoSpaceDN w:val="0"/>
        <w:spacing w:before="120" w:after="240"/>
        <w:ind w:hanging="397"/>
        <w:jc w:val="center"/>
        <w:textAlignment w:val="baseline"/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  <w:tab/>
        <w:t>SOBRE Nº1.- DECLARACIÓN EMPRESAS EXTRANJERAS</w:t>
      </w:r>
    </w:p>
    <w:p w14:paraId="0C5E2AF3" w14:textId="77777777"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</w:pPr>
    </w:p>
    <w:p w14:paraId="13A26ED1" w14:textId="77777777"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Dª./D. …, con D.N.I. núm. …, en nombre y representación de …</w:t>
      </w:r>
      <w:proofErr w:type="gramStart"/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…….</w:t>
      </w:r>
      <w:proofErr w:type="gramEnd"/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 xml:space="preserve">. con </w:t>
      </w:r>
      <w:r w:rsidRPr="00661E63">
        <w:rPr>
          <w:rFonts w:ascii="Source Sans Pro" w:eastAsia="Symbol" w:hAnsi="Source Sans Pro" w:cs="NewsGotT"/>
          <w:color w:val="21211E"/>
          <w:spacing w:val="-2"/>
          <w:kern w:val="3"/>
          <w:sz w:val="21"/>
          <w:szCs w:val="21"/>
        </w:rPr>
        <w:t>NIF……….</w:t>
      </w:r>
    </w:p>
    <w:p w14:paraId="598206CA" w14:textId="77777777"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14:paraId="6C4B5C6E" w14:textId="77777777" w:rsidR="00661E63" w:rsidRPr="00661E63" w:rsidRDefault="00661E63" w:rsidP="00661E63">
      <w:pPr>
        <w:autoSpaceDN w:val="0"/>
        <w:spacing w:before="120" w:after="240"/>
        <w:jc w:val="center"/>
        <w:textAlignment w:val="baseline"/>
        <w:rPr>
          <w:rFonts w:ascii="Source Sans Pro" w:eastAsia="Symbol" w:hAnsi="Source Sans Pro" w:cs="NewsGotT"/>
          <w:b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b/>
          <w:color w:val="21211E"/>
          <w:kern w:val="3"/>
          <w:sz w:val="21"/>
          <w:szCs w:val="21"/>
        </w:rPr>
        <w:t>DECLARA</w:t>
      </w:r>
    </w:p>
    <w:p w14:paraId="2225DB21" w14:textId="77777777"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Courier New" w:hAnsi="Source Sans Pro" w:cs="Courier New"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Que se somete a la jurisdicción de los Juzgados y Tribunales españoles de cualquier orden, en todas las incidencias que de modo directo o indirecto pudieran surgir del contrato, con renuncia, en su caso, al fuero jurisdiccional extranjero que pudiera corresponder a la persona licitadora.</w:t>
      </w:r>
    </w:p>
    <w:p w14:paraId="21543B82" w14:textId="77777777" w:rsidR="00661E63" w:rsidRPr="00661E63" w:rsidRDefault="00661E63" w:rsidP="00661E63">
      <w:pPr>
        <w:autoSpaceDN w:val="0"/>
        <w:spacing w:before="120" w:after="240"/>
        <w:ind w:left="705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14:paraId="377BBEBF" w14:textId="77777777" w:rsidR="00F74E92" w:rsidRDefault="00F74E92" w:rsidP="00F74E92">
      <w:pPr>
        <w:suppressAutoHyphens w:val="0"/>
        <w:spacing w:after="400"/>
        <w:ind w:left="2836" w:firstLine="709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En .             </w:t>
      </w:r>
      <w:proofErr w:type="gramStart"/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..</w:t>
      </w:r>
      <w:proofErr w:type="gramEnd"/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a, ... de             ... de...</w:t>
      </w:r>
    </w:p>
    <w:p w14:paraId="21517B08" w14:textId="77777777" w:rsidR="00F74E92" w:rsidRPr="00F74E92" w:rsidRDefault="00F74E92" w:rsidP="00F74E92">
      <w:pPr>
        <w:suppressAutoHyphens w:val="0"/>
        <w:spacing w:after="400"/>
        <w:ind w:left="2836" w:firstLine="709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</w:p>
    <w:p w14:paraId="4DE9ACFC" w14:textId="77777777" w:rsidR="00F74E92" w:rsidRPr="00F74E92" w:rsidRDefault="00F74E92" w:rsidP="00F74E92">
      <w:pPr>
        <w:suppressAutoHyphens w:val="0"/>
        <w:spacing w:after="400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                               </w:t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  <w:t xml:space="preserve">         </w:t>
      </w:r>
      <w:r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       </w:t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Fdo.: ...             </w:t>
      </w:r>
    </w:p>
    <w:p w14:paraId="189E198A" w14:textId="77777777" w:rsidR="00661E63" w:rsidRPr="00F74E92" w:rsidRDefault="00661E63" w:rsidP="00661E63">
      <w:pPr>
        <w:suppressAutoHyphens w:val="0"/>
        <w:spacing w:after="400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</w:p>
    <w:p w14:paraId="04467C62" w14:textId="77777777" w:rsidR="00265C4D" w:rsidRPr="00661E63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eastAsia="es-ES" w:bidi="ar-SA"/>
        </w:rPr>
      </w:pPr>
    </w:p>
    <w:p w14:paraId="1F1E6663" w14:textId="77777777" w:rsidR="001C21C4" w:rsidRDefault="001C21C4" w:rsidP="00601E69">
      <w:pPr>
        <w:jc w:val="both"/>
      </w:pPr>
    </w:p>
    <w:sectPr w:rsidR="001C21C4">
      <w:headerReference w:type="default" r:id="rId7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39344" w14:textId="77777777" w:rsidR="0043257F" w:rsidRDefault="0043257F" w:rsidP="00B3598E">
      <w:r>
        <w:separator/>
      </w:r>
    </w:p>
  </w:endnote>
  <w:endnote w:type="continuationSeparator" w:id="0">
    <w:p w14:paraId="0D3CF257" w14:textId="77777777" w:rsidR="0043257F" w:rsidRDefault="0043257F" w:rsidP="00B3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AB2F0" w14:textId="77777777" w:rsidR="0043257F" w:rsidRDefault="0043257F" w:rsidP="00B3598E">
      <w:r>
        <w:separator/>
      </w:r>
    </w:p>
  </w:footnote>
  <w:footnote w:type="continuationSeparator" w:id="0">
    <w:p w14:paraId="3774AF8C" w14:textId="77777777" w:rsidR="0043257F" w:rsidRDefault="0043257F" w:rsidP="00B3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13E6B" w14:textId="77777777" w:rsidR="004E75F5" w:rsidRPr="00216DB9" w:rsidRDefault="004E75F5" w:rsidP="004E75F5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6B346722" wp14:editId="54658281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C7224" wp14:editId="70C3C2C4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6238B8" w14:textId="77777777" w:rsidR="004E75F5" w:rsidRPr="0099246D" w:rsidRDefault="004E75F5" w:rsidP="004E75F5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2626D7CB" w14:textId="77777777" w:rsidR="004E75F5" w:rsidRPr="0099246D" w:rsidRDefault="004E75F5" w:rsidP="004E75F5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C722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6F6238B8" w14:textId="77777777" w:rsidR="004E75F5" w:rsidRPr="0099246D" w:rsidRDefault="004E75F5" w:rsidP="004E75F5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2626D7CB" w14:textId="77777777" w:rsidR="004E75F5" w:rsidRPr="0099246D" w:rsidRDefault="004E75F5" w:rsidP="004E75F5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12100A1C" w14:textId="273EB82C" w:rsidR="00B3598E" w:rsidRPr="00445031" w:rsidRDefault="00B3598E" w:rsidP="004450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739789">
    <w:abstractNumId w:val="1"/>
  </w:num>
  <w:num w:numId="2" w16cid:durableId="51750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51E0B"/>
    <w:rsid w:val="001C21C4"/>
    <w:rsid w:val="001F4E88"/>
    <w:rsid w:val="00265C4D"/>
    <w:rsid w:val="002E23EB"/>
    <w:rsid w:val="0043257F"/>
    <w:rsid w:val="00445031"/>
    <w:rsid w:val="004E75F5"/>
    <w:rsid w:val="00601E69"/>
    <w:rsid w:val="006241A4"/>
    <w:rsid w:val="00661E63"/>
    <w:rsid w:val="00A4698E"/>
    <w:rsid w:val="00B3598E"/>
    <w:rsid w:val="00D638B4"/>
    <w:rsid w:val="00D91FA2"/>
    <w:rsid w:val="00EB75F8"/>
    <w:rsid w:val="00F7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4C14EB7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Cabecera-Centrodirectivo">
    <w:name w:val="Cabecera - Centro directivo"/>
    <w:autoRedefine/>
    <w:qFormat/>
    <w:rsid w:val="00445031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445031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3</TotalTime>
  <Pages>1</Pages>
  <Words>87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12</cp:revision>
  <cp:lastPrinted>1995-11-21T16:41:00Z</cp:lastPrinted>
  <dcterms:created xsi:type="dcterms:W3CDTF">2022-01-15T11:14:00Z</dcterms:created>
  <dcterms:modified xsi:type="dcterms:W3CDTF">2025-10-31T13:37:00Z</dcterms:modified>
</cp:coreProperties>
</file>